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0250E6">
        <w:rPr>
          <w:rFonts w:cs="Arial"/>
          <w:b/>
          <w:caps/>
          <w:sz w:val="28"/>
          <w:szCs w:val="28"/>
        </w:rPr>
        <w:t>1620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AE0F81" w:rsidP="00AE0F8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Construção de lombada na Rua Guido Martins Moreira, próximo ao número 284, no Jardim Santa Maria.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C1850" w:rsidRDefault="003A77BE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055201">
        <w:rPr>
          <w:rFonts w:cs="Arial"/>
        </w:rPr>
        <w:t>cabíveis visando</w:t>
      </w:r>
      <w:r w:rsidR="00CC1850">
        <w:rPr>
          <w:rFonts w:cs="Arial"/>
        </w:rPr>
        <w:t xml:space="preserve"> </w:t>
      </w:r>
      <w:r w:rsidR="00AE0F81">
        <w:rPr>
          <w:rFonts w:cs="Arial"/>
        </w:rPr>
        <w:t>à c</w:t>
      </w:r>
      <w:r w:rsidR="00AE0F81" w:rsidRPr="00AE0F81">
        <w:rPr>
          <w:rFonts w:cs="Arial"/>
        </w:rPr>
        <w:t>onstrução de lombada na Rua Guido Martins Moreira, próximo ao número 284, no Jardim Santa Maria.</w:t>
      </w:r>
    </w:p>
    <w:p w:rsidR="00AE0F81" w:rsidRPr="00AE0F81" w:rsidRDefault="00AE0F81" w:rsidP="00AE0F81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E0F81">
        <w:rPr>
          <w:rFonts w:cs="Arial"/>
        </w:rPr>
        <w:t>Indicamos estudos viários para instalação de lombada no local, pois os moradores relatam que carros, ônibus e caminhões não respeitam o limite de velocidade na via e colocam em risco os pedestres.</w:t>
      </w:r>
    </w:p>
    <w:p w:rsidR="00895AAC" w:rsidRDefault="00AE0F81" w:rsidP="00CA09A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E0F81">
        <w:rPr>
          <w:rFonts w:cs="Arial"/>
        </w:rPr>
        <w:t>Os moradores solicitam providências para redução de velocidade no</w:t>
      </w:r>
      <w:r w:rsidR="00112922">
        <w:rPr>
          <w:rFonts w:cs="Arial"/>
        </w:rPr>
        <w:t xml:space="preserve"> local, a fim de</w:t>
      </w:r>
      <w:bookmarkStart w:id="0" w:name="_GoBack"/>
      <w:bookmarkEnd w:id="0"/>
      <w:r w:rsidRPr="00AE0F81">
        <w:rPr>
          <w:rFonts w:cs="Arial"/>
        </w:rPr>
        <w:t xml:space="preserve"> evitar a ocorrência de acidentes.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E0F81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</w:p>
    <w:p w:rsidR="00CB7489" w:rsidRDefault="00CB748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B7489" w:rsidRDefault="00CB7489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B7489" w:rsidRDefault="00CB7489" w:rsidP="00CB748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CB7489" w:rsidRDefault="00CB7489" w:rsidP="00CB7489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 - PT</w:t>
      </w: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D6C0A" w:rsidRDefault="00DD6C0A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DD6C0A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759" w:rsidRDefault="00017759">
      <w:r>
        <w:separator/>
      </w:r>
    </w:p>
  </w:endnote>
  <w:endnote w:type="continuationSeparator" w:id="0">
    <w:p w:rsidR="00017759" w:rsidRDefault="0001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759" w:rsidRDefault="00017759">
      <w:r>
        <w:separator/>
      </w:r>
    </w:p>
  </w:footnote>
  <w:footnote w:type="continuationSeparator" w:id="0">
    <w:p w:rsidR="00017759" w:rsidRDefault="0001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CA09A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17759"/>
    <w:rsid w:val="00022CD8"/>
    <w:rsid w:val="00024FD3"/>
    <w:rsid w:val="000250E6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12922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D7DC2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8A7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23FAB"/>
    <w:rsid w:val="00833E7C"/>
    <w:rsid w:val="008474F2"/>
    <w:rsid w:val="00870972"/>
    <w:rsid w:val="00877CF2"/>
    <w:rsid w:val="00877E50"/>
    <w:rsid w:val="00881A74"/>
    <w:rsid w:val="008909A4"/>
    <w:rsid w:val="00895AAC"/>
    <w:rsid w:val="008A0EB2"/>
    <w:rsid w:val="008C33AB"/>
    <w:rsid w:val="008C72B7"/>
    <w:rsid w:val="008D426F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0F81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09A9"/>
    <w:rsid w:val="00CA759E"/>
    <w:rsid w:val="00CB2BAB"/>
    <w:rsid w:val="00CB45A8"/>
    <w:rsid w:val="00CB7489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D6C0A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7794A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F7643-D82D-4801-80B6-6BD01F966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</TotalTime>
  <Pages>1</Pages>
  <Words>129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5</cp:revision>
  <cp:lastPrinted>2020-03-16T12:28:00Z</cp:lastPrinted>
  <dcterms:created xsi:type="dcterms:W3CDTF">2021-05-31T19:40:00Z</dcterms:created>
  <dcterms:modified xsi:type="dcterms:W3CDTF">2021-05-31T20:10:00Z</dcterms:modified>
</cp:coreProperties>
</file>